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9A" w:rsidRDefault="00747C9A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</w:p>
    <w:p w:rsidR="00747C9A" w:rsidRPr="00CA4CA4" w:rsidRDefault="00747C9A" w:rsidP="00CA4CA4">
      <w:pPr>
        <w:jc w:val="right"/>
        <w:rPr>
          <w:b/>
          <w:sz w:val="28"/>
          <w:szCs w:val="28"/>
          <w:lang w:val="uk-UA"/>
        </w:rPr>
      </w:pPr>
      <w:r w:rsidRPr="00CA4CA4">
        <w:rPr>
          <w:b/>
          <w:sz w:val="28"/>
          <w:szCs w:val="28"/>
          <w:lang w:val="uk-UA"/>
        </w:rPr>
        <w:t>Форма №1</w:t>
      </w:r>
    </w:p>
    <w:p w:rsidR="00747C9A" w:rsidRDefault="00747C9A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Нарахування за послуги з утримання будинків і споруд та прибудинкових територій за 2021 рік .</w:t>
      </w:r>
    </w:p>
    <w:p w:rsidR="00747C9A" w:rsidRDefault="00747C9A" w:rsidP="0084457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ДП-1 ЖЕК-13 ЖБК</w:t>
      </w:r>
    </w:p>
    <w:p w:rsidR="00747C9A" w:rsidRDefault="00747C9A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</w:p>
    <w:p w:rsidR="00747C9A" w:rsidRDefault="00747C9A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tbl>
      <w:tblPr>
        <w:tblW w:w="16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417"/>
        <w:gridCol w:w="1432"/>
        <w:gridCol w:w="1774"/>
        <w:gridCol w:w="1057"/>
        <w:gridCol w:w="1625"/>
        <w:gridCol w:w="1227"/>
        <w:gridCol w:w="1319"/>
        <w:gridCol w:w="1426"/>
        <w:gridCol w:w="1069"/>
        <w:gridCol w:w="1069"/>
      </w:tblGrid>
      <w:tr w:rsidR="00747C9A" w:rsidRPr="001B7F09" w:rsidTr="00DC32F8">
        <w:trPr>
          <w:trHeight w:val="1441"/>
        </w:trPr>
        <w:tc>
          <w:tcPr>
            <w:tcW w:w="269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       Адреса 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ind w:left="-143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сходових  кліток 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Технічне обслуговування та техн.. огляд</w:t>
            </w:r>
          </w:p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ліфтового господарства</w:t>
            </w: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льність 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Всього </w:t>
            </w:r>
          </w:p>
        </w:tc>
      </w:tr>
      <w:tr w:rsidR="00747C9A" w:rsidRPr="001B7F09" w:rsidTr="00DC32F8">
        <w:trPr>
          <w:trHeight w:val="233"/>
        </w:trPr>
        <w:tc>
          <w:tcPr>
            <w:tcW w:w="269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57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25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</w:tr>
      <w:tr w:rsidR="00747C9A" w:rsidRPr="001B7F09" w:rsidTr="00356ECB">
        <w:trPr>
          <w:trHeight w:val="319"/>
        </w:trPr>
        <w:tc>
          <w:tcPr>
            <w:tcW w:w="2694" w:type="dxa"/>
          </w:tcPr>
          <w:p w:rsidR="00747C9A" w:rsidRPr="0091532C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вул.Лучаківського,2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29020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21196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4489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30142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15135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865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5034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105897</w:t>
            </w:r>
          </w:p>
        </w:tc>
      </w:tr>
      <w:tr w:rsidR="00747C9A" w:rsidRPr="001B7F09" w:rsidTr="00356ECB">
        <w:trPr>
          <w:trHeight w:val="343"/>
        </w:trPr>
        <w:tc>
          <w:tcPr>
            <w:tcW w:w="2694" w:type="dxa"/>
          </w:tcPr>
          <w:p w:rsidR="00747C9A" w:rsidRPr="00001374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вул.М.Кривоноса,1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38785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24700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3841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39255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20171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1235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6463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134450</w:t>
            </w:r>
          </w:p>
        </w:tc>
      </w:tr>
      <w:tr w:rsidR="00747C9A" w:rsidRPr="001B7F09" w:rsidTr="00356ECB">
        <w:trPr>
          <w:trHeight w:val="340"/>
        </w:trPr>
        <w:tc>
          <w:tcPr>
            <w:tcW w:w="2694" w:type="dxa"/>
          </w:tcPr>
          <w:p w:rsidR="00747C9A" w:rsidRPr="00001374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вул.М.Карпенка,21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18094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10627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2507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19626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8698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463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3028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63043</w:t>
            </w:r>
          </w:p>
        </w:tc>
      </w:tr>
      <w:tr w:rsidR="00747C9A" w:rsidRPr="001B7F09" w:rsidTr="00356ECB">
        <w:trPr>
          <w:trHeight w:val="363"/>
        </w:trPr>
        <w:tc>
          <w:tcPr>
            <w:tcW w:w="2694" w:type="dxa"/>
          </w:tcPr>
          <w:p w:rsidR="00747C9A" w:rsidRPr="00495AF7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вул.М.Карпенка,23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22740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18491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4585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31700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17600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855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4798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100275</w:t>
            </w:r>
          </w:p>
        </w:tc>
      </w:tr>
      <w:tr w:rsidR="00747C9A" w:rsidRPr="001B7F09" w:rsidTr="00356ECB">
        <w:trPr>
          <w:trHeight w:val="345"/>
        </w:trPr>
        <w:tc>
          <w:tcPr>
            <w:tcW w:w="2694" w:type="dxa"/>
          </w:tcPr>
          <w:p w:rsidR="00747C9A" w:rsidRPr="00495AF7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вул.М.Карпенка,5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13996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12097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1935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19076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10096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367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2880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60447</w:t>
            </w:r>
          </w:p>
        </w:tc>
      </w:tr>
      <w:tr w:rsidR="00747C9A" w:rsidRPr="001B7F09" w:rsidTr="00356ECB">
        <w:trPr>
          <w:trHeight w:val="341"/>
        </w:trPr>
        <w:tc>
          <w:tcPr>
            <w:tcW w:w="2694" w:type="dxa"/>
          </w:tcPr>
          <w:p w:rsidR="00747C9A" w:rsidRPr="00495AF7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вул.М.Драгоманова,1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17554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8458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1919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17750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7885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307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2680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56553</w:t>
            </w:r>
          </w:p>
        </w:tc>
      </w:tr>
      <w:tr w:rsidR="00747C9A" w:rsidRPr="001B7F09" w:rsidTr="00356ECB">
        <w:trPr>
          <w:trHeight w:val="351"/>
        </w:trPr>
        <w:tc>
          <w:tcPr>
            <w:tcW w:w="2694" w:type="dxa"/>
          </w:tcPr>
          <w:p w:rsidR="00747C9A" w:rsidRPr="007602A4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вул.М.Драгоманова,3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17397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8382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1902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17587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7812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304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2655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56039</w:t>
            </w:r>
          </w:p>
        </w:tc>
      </w:tr>
      <w:tr w:rsidR="00747C9A" w:rsidRPr="001B7F09" w:rsidTr="00356ECB">
        <w:trPr>
          <w:trHeight w:val="362"/>
        </w:trPr>
        <w:tc>
          <w:tcPr>
            <w:tcW w:w="2694" w:type="dxa"/>
          </w:tcPr>
          <w:p w:rsidR="00747C9A" w:rsidRPr="007602A4" w:rsidRDefault="00747C9A" w:rsidP="00DC32F8">
            <w:pPr>
              <w:rPr>
                <w:lang w:val="uk-UA"/>
              </w:rPr>
            </w:pPr>
            <w:r>
              <w:rPr>
                <w:lang w:val="uk-UA"/>
              </w:rPr>
              <w:t>вул.С.Стадникової,17</w:t>
            </w:r>
          </w:p>
        </w:tc>
        <w:tc>
          <w:tcPr>
            <w:tcW w:w="141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42155</w:t>
            </w:r>
          </w:p>
        </w:tc>
        <w:tc>
          <w:tcPr>
            <w:tcW w:w="1432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37980</w:t>
            </w:r>
          </w:p>
        </w:tc>
        <w:tc>
          <w:tcPr>
            <w:tcW w:w="1774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30030</w:t>
            </w:r>
          </w:p>
        </w:tc>
        <w:tc>
          <w:tcPr>
            <w:tcW w:w="105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8342</w:t>
            </w:r>
          </w:p>
        </w:tc>
        <w:tc>
          <w:tcPr>
            <w:tcW w:w="1625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11122</w:t>
            </w:r>
          </w:p>
        </w:tc>
        <w:tc>
          <w:tcPr>
            <w:tcW w:w="1227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52628</w:t>
            </w:r>
          </w:p>
        </w:tc>
        <w:tc>
          <w:tcPr>
            <w:tcW w:w="131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23078</w:t>
            </w:r>
          </w:p>
        </w:tc>
        <w:tc>
          <w:tcPr>
            <w:tcW w:w="142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10343</w:t>
            </w:r>
          </w:p>
        </w:tc>
        <w:tc>
          <w:tcPr>
            <w:tcW w:w="1069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216678</w:t>
            </w:r>
          </w:p>
        </w:tc>
      </w:tr>
    </w:tbl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</w:p>
    <w:p w:rsidR="00747C9A" w:rsidRPr="008B3DAB" w:rsidRDefault="00747C9A" w:rsidP="00BD064F">
      <w:pPr>
        <w:rPr>
          <w:b/>
          <w:lang w:val="uk-UA"/>
        </w:rPr>
      </w:pPr>
      <w:r w:rsidRPr="008B3DAB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</w:t>
      </w:r>
      <w:r w:rsidRPr="008B3DAB">
        <w:rPr>
          <w:b/>
          <w:sz w:val="28"/>
          <w:szCs w:val="28"/>
          <w:lang w:val="uk-UA"/>
        </w:rPr>
        <w:t xml:space="preserve">  </w:t>
      </w:r>
      <w:r w:rsidRPr="008B3DAB">
        <w:rPr>
          <w:b/>
          <w:lang w:val="uk-UA"/>
        </w:rPr>
        <w:t>Форма № 2</w:t>
      </w:r>
    </w:p>
    <w:p w:rsidR="00747C9A" w:rsidRPr="008B3DAB" w:rsidRDefault="00747C9A" w:rsidP="00BD064F">
      <w:pPr>
        <w:rPr>
          <w:b/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Отримано та використано коштів на  утримання будинків ,  споруд та прибудинкових територій за 20201рік </w:t>
      </w:r>
    </w:p>
    <w:p w:rsidR="00747C9A" w:rsidRDefault="00747C9A" w:rsidP="0000137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ДП-1 ЖЕК-13 ЖБК</w:t>
      </w:r>
    </w:p>
    <w:p w:rsidR="00747C9A" w:rsidRDefault="00747C9A" w:rsidP="00BD0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_ехн.</w:t>
      </w:r>
    </w:p>
    <w:tbl>
      <w:tblPr>
        <w:tblW w:w="161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080"/>
        <w:gridCol w:w="1080"/>
        <w:gridCol w:w="1080"/>
        <w:gridCol w:w="1440"/>
        <w:gridCol w:w="1260"/>
        <w:gridCol w:w="1188"/>
        <w:gridCol w:w="1436"/>
        <w:gridCol w:w="864"/>
        <w:gridCol w:w="1300"/>
        <w:gridCol w:w="900"/>
        <w:gridCol w:w="1080"/>
        <w:gridCol w:w="900"/>
      </w:tblGrid>
      <w:tr w:rsidR="00747C9A" w:rsidRPr="001B7F09" w:rsidTr="00C20341">
        <w:tc>
          <w:tcPr>
            <w:tcW w:w="2520" w:type="dxa"/>
            <w:vMerge w:val="restart"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</w:p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Адреса </w:t>
            </w:r>
          </w:p>
        </w:tc>
        <w:tc>
          <w:tcPr>
            <w:tcW w:w="2160" w:type="dxa"/>
            <w:gridSpan w:val="2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       Отримані кошти </w:t>
            </w:r>
          </w:p>
        </w:tc>
        <w:tc>
          <w:tcPr>
            <w:tcW w:w="11448" w:type="dxa"/>
            <w:gridSpan w:val="10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8"/>
                <w:szCs w:val="28"/>
                <w:lang w:val="uk-UA"/>
              </w:rPr>
              <w:t xml:space="preserve">                                                                         </w:t>
            </w:r>
            <w:r w:rsidRPr="001B7F09">
              <w:rPr>
                <w:sz w:val="20"/>
                <w:szCs w:val="20"/>
                <w:lang w:val="uk-UA"/>
              </w:rPr>
              <w:t>Використані кошти</w:t>
            </w:r>
          </w:p>
        </w:tc>
      </w:tr>
      <w:tr w:rsidR="00747C9A" w:rsidRPr="001B7F09" w:rsidTr="00C20341">
        <w:tc>
          <w:tcPr>
            <w:tcW w:w="2520" w:type="dxa"/>
            <w:vMerge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Від населення 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З бюджету (пільги, субсидії)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Прибирання при будинкової території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Прибирання </w:t>
            </w:r>
            <w:r>
              <w:rPr>
                <w:sz w:val="20"/>
                <w:szCs w:val="20"/>
                <w:lang w:val="uk-UA"/>
              </w:rPr>
              <w:t>_сх</w:t>
            </w:r>
            <w:r w:rsidRPr="001B7F09">
              <w:rPr>
                <w:sz w:val="20"/>
                <w:szCs w:val="20"/>
                <w:lang w:val="uk-UA"/>
              </w:rPr>
              <w:t>. кліток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 xml:space="preserve">Технічне обслуговування та </w:t>
            </w:r>
            <w:r>
              <w:rPr>
                <w:sz w:val="20"/>
                <w:szCs w:val="20"/>
                <w:lang w:val="uk-UA"/>
              </w:rPr>
              <w:t>_ехн…</w:t>
            </w:r>
            <w:r w:rsidRPr="001B7F09">
              <w:rPr>
                <w:sz w:val="20"/>
                <w:szCs w:val="20"/>
                <w:lang w:val="uk-UA"/>
              </w:rPr>
              <w:t xml:space="preserve"> огляд ліфтового господарства</w:t>
            </w:r>
          </w:p>
        </w:tc>
        <w:tc>
          <w:tcPr>
            <w:tcW w:w="1188" w:type="dxa"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Енергопостачання для ліфтів</w:t>
            </w:r>
          </w:p>
        </w:tc>
        <w:tc>
          <w:tcPr>
            <w:tcW w:w="1436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Освітлення місць загального користування, підвалів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Поточний ремонт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Техн.</w:t>
            </w:r>
          </w:p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Обслуговування внутрішньо будинкових систем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Дератизація, дезінсекція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Рентабе</w:t>
            </w:r>
          </w:p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льність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rPr>
                <w:sz w:val="28"/>
                <w:szCs w:val="28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Всього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 w:rsidRPr="001B7F09">
              <w:rPr>
                <w:sz w:val="20"/>
                <w:szCs w:val="20"/>
                <w:lang w:val="uk-UA"/>
              </w:rPr>
              <w:t>13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91532C" w:rsidRDefault="00747C9A" w:rsidP="0091532C">
            <w:pPr>
              <w:rPr>
                <w:lang w:val="uk-UA"/>
              </w:rPr>
            </w:pPr>
            <w:r>
              <w:rPr>
                <w:lang w:val="uk-UA"/>
              </w:rPr>
              <w:t>вул.В.Лучаківського,2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105199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1352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32793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23951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4578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30443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15589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882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108236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001374" w:rsidRDefault="00747C9A" w:rsidP="00001374">
            <w:pPr>
              <w:rPr>
                <w:lang w:val="uk-UA"/>
              </w:rPr>
            </w:pPr>
            <w:r>
              <w:rPr>
                <w:lang w:val="uk-UA"/>
              </w:rPr>
              <w:t>вул.М.Кривоноса,1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127972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1581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43827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26911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3956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40040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22391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1247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138372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DA5E4E" w:rsidRDefault="00747C9A" w:rsidP="00DA5E4E">
            <w:pPr>
              <w:rPr>
                <w:lang w:val="uk-UA"/>
              </w:rPr>
            </w:pPr>
            <w:r>
              <w:rPr>
                <w:lang w:val="uk-UA"/>
              </w:rPr>
              <w:t>вул.М.Карпенка,21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60804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1087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21341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12752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2544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20411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10437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463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67948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495AF7" w:rsidRDefault="00747C9A" w:rsidP="00495AF7">
            <w:pPr>
              <w:rPr>
                <w:lang w:val="uk-UA"/>
              </w:rPr>
            </w:pPr>
            <w:r>
              <w:rPr>
                <w:lang w:val="uk-UA"/>
              </w:rPr>
              <w:t>вул.М.Карпенка,23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96038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2272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26606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20894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4631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32277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21120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897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106425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495AF7" w:rsidRDefault="00747C9A" w:rsidP="00495AF7">
            <w:pPr>
              <w:rPr>
                <w:lang w:val="uk-UA"/>
              </w:rPr>
            </w:pPr>
            <w:r>
              <w:rPr>
                <w:lang w:val="uk-UA"/>
              </w:rPr>
              <w:t>вул.М.Карпенка,5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58882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368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17075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14057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2078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19648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11305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383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997AB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64546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5C1A0F" w:rsidRDefault="00747C9A" w:rsidP="005C1A0F">
            <w:pPr>
              <w:rPr>
                <w:lang w:val="uk-UA"/>
              </w:rPr>
            </w:pPr>
            <w:r>
              <w:rPr>
                <w:lang w:val="uk-UA"/>
              </w:rPr>
              <w:t>вул.М.Драгоманова,1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50156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335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22029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10365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2013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18044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8531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325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5C1A0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61307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7602A4" w:rsidRDefault="00747C9A" w:rsidP="007602A4">
            <w:pPr>
              <w:rPr>
                <w:lang w:val="uk-UA"/>
              </w:rPr>
            </w:pPr>
            <w:r>
              <w:rPr>
                <w:lang w:val="uk-UA"/>
              </w:rPr>
              <w:t>вул.М.Драгоманова,3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51794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1059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21331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10270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1995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17882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8454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322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60254</w:t>
            </w:r>
          </w:p>
        </w:tc>
      </w:tr>
      <w:tr w:rsidR="00747C9A" w:rsidRPr="001B7F09" w:rsidTr="00C20341">
        <w:tc>
          <w:tcPr>
            <w:tcW w:w="2520" w:type="dxa"/>
          </w:tcPr>
          <w:p w:rsidR="00747C9A" w:rsidRPr="001B7F09" w:rsidRDefault="00747C9A" w:rsidP="007602A4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вул.С.Стадникової,17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212346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981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49586</w:t>
            </w:r>
          </w:p>
        </w:tc>
        <w:tc>
          <w:tcPr>
            <w:tcW w:w="144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41778</w:t>
            </w:r>
          </w:p>
        </w:tc>
        <w:tc>
          <w:tcPr>
            <w:tcW w:w="126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30030</w:t>
            </w:r>
          </w:p>
        </w:tc>
        <w:tc>
          <w:tcPr>
            <w:tcW w:w="1188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8759</w:t>
            </w:r>
          </w:p>
        </w:tc>
        <w:tc>
          <w:tcPr>
            <w:tcW w:w="1436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12067</w:t>
            </w:r>
          </w:p>
        </w:tc>
        <w:tc>
          <w:tcPr>
            <w:tcW w:w="864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53157</w:t>
            </w:r>
          </w:p>
        </w:tc>
        <w:tc>
          <w:tcPr>
            <w:tcW w:w="13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25191</w:t>
            </w:r>
          </w:p>
        </w:tc>
        <w:tc>
          <w:tcPr>
            <w:tcW w:w="900" w:type="dxa"/>
          </w:tcPr>
          <w:p w:rsidR="00747C9A" w:rsidRPr="001B7F09" w:rsidRDefault="00747C9A" w:rsidP="00BD064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1078</w:t>
            </w:r>
          </w:p>
        </w:tc>
        <w:tc>
          <w:tcPr>
            <w:tcW w:w="1080" w:type="dxa"/>
          </w:tcPr>
          <w:p w:rsidR="00747C9A" w:rsidRPr="001B7F09" w:rsidRDefault="00747C9A" w:rsidP="00DC32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00" w:type="dxa"/>
          </w:tcPr>
          <w:p w:rsidR="00747C9A" w:rsidRPr="001B7F09" w:rsidRDefault="00747C9A" w:rsidP="00DC32F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221646</w:t>
            </w:r>
          </w:p>
        </w:tc>
      </w:tr>
    </w:tbl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Default="00747C9A" w:rsidP="00BD064F">
      <w:pPr>
        <w:rPr>
          <w:lang w:val="uk-UA"/>
        </w:rPr>
      </w:pPr>
    </w:p>
    <w:p w:rsidR="00747C9A" w:rsidRPr="003B6AC6" w:rsidRDefault="00747C9A" w:rsidP="00BD064F">
      <w:pPr>
        <w:rPr>
          <w:lang w:val="uk-UA"/>
        </w:rPr>
      </w:pPr>
    </w:p>
    <w:p w:rsidR="00747C9A" w:rsidRDefault="00747C9A" w:rsidP="003B6AC6"/>
    <w:sectPr w:rsidR="00747C9A" w:rsidSect="008C564B">
      <w:pgSz w:w="16838" w:h="11906" w:orient="landscape"/>
      <w:pgMar w:top="360" w:right="1134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64F"/>
    <w:rsid w:val="00001374"/>
    <w:rsid w:val="000905D7"/>
    <w:rsid w:val="000C6750"/>
    <w:rsid w:val="000D1A47"/>
    <w:rsid w:val="001B7F09"/>
    <w:rsid w:val="001F5C2D"/>
    <w:rsid w:val="002D1867"/>
    <w:rsid w:val="00304F0A"/>
    <w:rsid w:val="00356ECB"/>
    <w:rsid w:val="0037721F"/>
    <w:rsid w:val="003B6AC6"/>
    <w:rsid w:val="004378A3"/>
    <w:rsid w:val="00475A5D"/>
    <w:rsid w:val="00495AF7"/>
    <w:rsid w:val="0053189A"/>
    <w:rsid w:val="005C1A0F"/>
    <w:rsid w:val="005F4328"/>
    <w:rsid w:val="00747C9A"/>
    <w:rsid w:val="007602A4"/>
    <w:rsid w:val="00813042"/>
    <w:rsid w:val="00815511"/>
    <w:rsid w:val="00844570"/>
    <w:rsid w:val="008B3DAB"/>
    <w:rsid w:val="008C564B"/>
    <w:rsid w:val="0091532C"/>
    <w:rsid w:val="00997AB7"/>
    <w:rsid w:val="00BD064F"/>
    <w:rsid w:val="00C20341"/>
    <w:rsid w:val="00C62D50"/>
    <w:rsid w:val="00CA4CA4"/>
    <w:rsid w:val="00CF0E20"/>
    <w:rsid w:val="00DA5E4E"/>
    <w:rsid w:val="00DC32F8"/>
    <w:rsid w:val="00DD3D8C"/>
    <w:rsid w:val="00DF1642"/>
    <w:rsid w:val="00DF569E"/>
    <w:rsid w:val="00EE1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4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3</Pages>
  <Words>443</Words>
  <Characters>2528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6</cp:revision>
  <cp:lastPrinted>2022-03-15T11:56:00Z</cp:lastPrinted>
  <dcterms:created xsi:type="dcterms:W3CDTF">2022-03-15T06:47:00Z</dcterms:created>
  <dcterms:modified xsi:type="dcterms:W3CDTF">2022-03-15T12:56:00Z</dcterms:modified>
</cp:coreProperties>
</file>